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95" w:rsidRDefault="00F92C95" w:rsidP="00E54676">
      <w:pPr>
        <w:jc w:val="both"/>
      </w:pPr>
    </w:p>
    <w:p w:rsidR="00F92C95" w:rsidRDefault="00F92C95" w:rsidP="00062888">
      <w:pPr>
        <w:rPr>
          <w:sz w:val="28"/>
          <w:szCs w:val="28"/>
        </w:rPr>
      </w:pPr>
    </w:p>
    <w:p w:rsidR="00F92C95" w:rsidRDefault="00F92C95" w:rsidP="0015700E">
      <w:pPr>
        <w:ind w:left="426" w:firstLine="282"/>
        <w:jc w:val="center"/>
        <w:rPr>
          <w:b/>
          <w:sz w:val="28"/>
          <w:szCs w:val="28"/>
        </w:rPr>
      </w:pPr>
      <w:r w:rsidRPr="00CB5B71">
        <w:rPr>
          <w:b/>
          <w:sz w:val="28"/>
          <w:szCs w:val="28"/>
        </w:rPr>
        <w:t xml:space="preserve">Сведения о верхнем пределе </w:t>
      </w:r>
      <w:r>
        <w:rPr>
          <w:b/>
          <w:sz w:val="28"/>
          <w:szCs w:val="28"/>
        </w:rPr>
        <w:t xml:space="preserve">и структуре </w:t>
      </w:r>
      <w:r w:rsidRPr="00CB5B71">
        <w:rPr>
          <w:b/>
          <w:sz w:val="28"/>
          <w:szCs w:val="28"/>
        </w:rPr>
        <w:t>муниципального внутреннего долга Борского сельского поселения по состоянию</w:t>
      </w:r>
    </w:p>
    <w:p w:rsidR="00F92C95" w:rsidRPr="00CB5B71" w:rsidRDefault="00F92C95" w:rsidP="0015700E">
      <w:pPr>
        <w:ind w:left="426" w:firstLine="282"/>
        <w:jc w:val="center"/>
        <w:rPr>
          <w:b/>
          <w:sz w:val="28"/>
          <w:szCs w:val="28"/>
        </w:rPr>
      </w:pPr>
      <w:r w:rsidRPr="00CB5B7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1 января 2021 года, 1 января 2022 года,1 января 2023</w:t>
      </w:r>
      <w:r w:rsidRPr="00CB5B71">
        <w:rPr>
          <w:b/>
          <w:sz w:val="28"/>
          <w:szCs w:val="28"/>
        </w:rPr>
        <w:t xml:space="preserve"> года:</w:t>
      </w:r>
    </w:p>
    <w:p w:rsidR="00F92C95" w:rsidRPr="00CB5B71" w:rsidRDefault="00F92C95" w:rsidP="0015700E">
      <w:pPr>
        <w:ind w:left="426" w:firstLine="282"/>
        <w:jc w:val="center"/>
        <w:rPr>
          <w:sz w:val="28"/>
          <w:szCs w:val="28"/>
        </w:rPr>
      </w:pPr>
    </w:p>
    <w:p w:rsidR="00F92C95" w:rsidRPr="00CB5B71" w:rsidRDefault="00F92C95" w:rsidP="0015700E">
      <w:pPr>
        <w:numPr>
          <w:ilvl w:val="0"/>
          <w:numId w:val="1"/>
        </w:numPr>
        <w:shd w:val="clear" w:color="auto" w:fill="FFFFFF"/>
        <w:spacing w:before="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течение 2020</w:t>
      </w:r>
      <w:r w:rsidRPr="00CB5B71">
        <w:rPr>
          <w:color w:val="000000"/>
          <w:sz w:val="28"/>
          <w:szCs w:val="28"/>
        </w:rPr>
        <w:t xml:space="preserve"> года в сумме 0 тысяч рублей;</w:t>
      </w:r>
    </w:p>
    <w:p w:rsidR="00F92C95" w:rsidRPr="00CB5B71" w:rsidRDefault="00F92C95" w:rsidP="0015700E">
      <w:pPr>
        <w:numPr>
          <w:ilvl w:val="0"/>
          <w:numId w:val="1"/>
        </w:numPr>
        <w:shd w:val="clear" w:color="auto" w:fill="FFFFFF"/>
        <w:spacing w:before="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01 января 2021</w:t>
      </w:r>
      <w:r w:rsidRPr="00CB5B71">
        <w:rPr>
          <w:color w:val="000000"/>
          <w:sz w:val="28"/>
          <w:szCs w:val="28"/>
        </w:rPr>
        <w:t xml:space="preserve"> года в сумме 0 тысяч рублей;</w:t>
      </w:r>
    </w:p>
    <w:p w:rsidR="00F92C95" w:rsidRPr="00CB5B71" w:rsidRDefault="00F92C95" w:rsidP="0015700E">
      <w:pPr>
        <w:numPr>
          <w:ilvl w:val="0"/>
          <w:numId w:val="1"/>
        </w:numPr>
        <w:shd w:val="clear" w:color="auto" w:fill="FFFFFF"/>
        <w:spacing w:before="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01 января 2022</w:t>
      </w:r>
      <w:r w:rsidRPr="00CB5B71">
        <w:rPr>
          <w:color w:val="000000"/>
          <w:sz w:val="28"/>
          <w:szCs w:val="28"/>
        </w:rPr>
        <w:t xml:space="preserve"> года в сумме 0 тысяч рублей;</w:t>
      </w:r>
    </w:p>
    <w:p w:rsidR="00F92C95" w:rsidRPr="00CB5B71" w:rsidRDefault="00F92C95" w:rsidP="0015700E">
      <w:pPr>
        <w:numPr>
          <w:ilvl w:val="0"/>
          <w:numId w:val="1"/>
        </w:numPr>
        <w:shd w:val="clear" w:color="auto" w:fill="FFFFFF"/>
        <w:spacing w:before="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01 января 2023</w:t>
      </w:r>
      <w:r w:rsidRPr="00CB5B71">
        <w:rPr>
          <w:color w:val="000000"/>
          <w:sz w:val="28"/>
          <w:szCs w:val="28"/>
        </w:rPr>
        <w:t xml:space="preserve"> года в сумме 0 тысяч рублей.</w:t>
      </w:r>
    </w:p>
    <w:p w:rsidR="00F92C95" w:rsidRPr="00CB5B71" w:rsidRDefault="00F92C95" w:rsidP="0015700E">
      <w:pPr>
        <w:jc w:val="both"/>
        <w:rPr>
          <w:sz w:val="28"/>
          <w:szCs w:val="28"/>
        </w:rPr>
      </w:pPr>
    </w:p>
    <w:p w:rsidR="00F92C95" w:rsidRPr="00CB5B71" w:rsidRDefault="00F92C95" w:rsidP="006A12D7">
      <w:pPr>
        <w:ind w:firstLine="708"/>
        <w:jc w:val="both"/>
        <w:rPr>
          <w:sz w:val="28"/>
          <w:szCs w:val="28"/>
        </w:rPr>
      </w:pPr>
    </w:p>
    <w:p w:rsidR="00F92C95" w:rsidRDefault="00F92C95" w:rsidP="006412AC">
      <w:pPr>
        <w:jc w:val="both"/>
      </w:pPr>
    </w:p>
    <w:sectPr w:rsidR="00F92C95" w:rsidSect="00F34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C2DC1"/>
    <w:multiLevelType w:val="hybridMultilevel"/>
    <w:tmpl w:val="81762CE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260C"/>
    <w:rsid w:val="0001704B"/>
    <w:rsid w:val="00047421"/>
    <w:rsid w:val="00062888"/>
    <w:rsid w:val="00091ABB"/>
    <w:rsid w:val="000B7A16"/>
    <w:rsid w:val="00103D6D"/>
    <w:rsid w:val="00115B94"/>
    <w:rsid w:val="00121404"/>
    <w:rsid w:val="0015700E"/>
    <w:rsid w:val="00223AFE"/>
    <w:rsid w:val="00235A2D"/>
    <w:rsid w:val="00237657"/>
    <w:rsid w:val="00244D8B"/>
    <w:rsid w:val="002B067F"/>
    <w:rsid w:val="002C0725"/>
    <w:rsid w:val="002E6B2A"/>
    <w:rsid w:val="0031435E"/>
    <w:rsid w:val="00387152"/>
    <w:rsid w:val="003A3666"/>
    <w:rsid w:val="003C7B35"/>
    <w:rsid w:val="00415000"/>
    <w:rsid w:val="00423BBD"/>
    <w:rsid w:val="00442BDB"/>
    <w:rsid w:val="0047482D"/>
    <w:rsid w:val="004C040E"/>
    <w:rsid w:val="00537972"/>
    <w:rsid w:val="00573A2B"/>
    <w:rsid w:val="006225A7"/>
    <w:rsid w:val="0062367A"/>
    <w:rsid w:val="006412AC"/>
    <w:rsid w:val="006461B9"/>
    <w:rsid w:val="006756A8"/>
    <w:rsid w:val="00677307"/>
    <w:rsid w:val="0068659A"/>
    <w:rsid w:val="006A12D7"/>
    <w:rsid w:val="007221B1"/>
    <w:rsid w:val="007A31E9"/>
    <w:rsid w:val="007B0C61"/>
    <w:rsid w:val="007B18C0"/>
    <w:rsid w:val="007B20E3"/>
    <w:rsid w:val="00825F41"/>
    <w:rsid w:val="0086564D"/>
    <w:rsid w:val="008740EA"/>
    <w:rsid w:val="00884AB7"/>
    <w:rsid w:val="008878EB"/>
    <w:rsid w:val="008A6ADE"/>
    <w:rsid w:val="008E0D7D"/>
    <w:rsid w:val="00902666"/>
    <w:rsid w:val="009334C1"/>
    <w:rsid w:val="00960688"/>
    <w:rsid w:val="009663A2"/>
    <w:rsid w:val="00983189"/>
    <w:rsid w:val="009A0731"/>
    <w:rsid w:val="009B56EA"/>
    <w:rsid w:val="009C1A3E"/>
    <w:rsid w:val="009E562F"/>
    <w:rsid w:val="009E6E77"/>
    <w:rsid w:val="00AB45AE"/>
    <w:rsid w:val="00AC63A6"/>
    <w:rsid w:val="00AE47DF"/>
    <w:rsid w:val="00B71926"/>
    <w:rsid w:val="00B72EA6"/>
    <w:rsid w:val="00B8585F"/>
    <w:rsid w:val="00C062A3"/>
    <w:rsid w:val="00C145E0"/>
    <w:rsid w:val="00C479C1"/>
    <w:rsid w:val="00C5177B"/>
    <w:rsid w:val="00C51F1D"/>
    <w:rsid w:val="00C73D25"/>
    <w:rsid w:val="00CA183E"/>
    <w:rsid w:val="00CB2357"/>
    <w:rsid w:val="00CB5B71"/>
    <w:rsid w:val="00CE50C4"/>
    <w:rsid w:val="00D22B77"/>
    <w:rsid w:val="00D23875"/>
    <w:rsid w:val="00D47187"/>
    <w:rsid w:val="00DD260C"/>
    <w:rsid w:val="00DF3FC5"/>
    <w:rsid w:val="00E130C7"/>
    <w:rsid w:val="00E336A5"/>
    <w:rsid w:val="00E42F74"/>
    <w:rsid w:val="00E54676"/>
    <w:rsid w:val="00E76770"/>
    <w:rsid w:val="00ED606F"/>
    <w:rsid w:val="00F23903"/>
    <w:rsid w:val="00F30798"/>
    <w:rsid w:val="00F348E7"/>
    <w:rsid w:val="00F51B21"/>
    <w:rsid w:val="00F92BFD"/>
    <w:rsid w:val="00F92C95"/>
    <w:rsid w:val="00FB0988"/>
    <w:rsid w:val="00FB26E7"/>
    <w:rsid w:val="00FD2752"/>
    <w:rsid w:val="00FD3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8E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1F1D"/>
    <w:pPr>
      <w:keepNext/>
      <w:jc w:val="center"/>
      <w:outlineLvl w:val="2"/>
    </w:pPr>
    <w:rPr>
      <w:rFonts w:ascii="Tahoma" w:hAnsi="Tahoma"/>
      <w:b/>
      <w:sz w:val="26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51F1D"/>
    <w:pPr>
      <w:keepNext/>
      <w:tabs>
        <w:tab w:val="left" w:pos="426"/>
        <w:tab w:val="left" w:pos="4962"/>
        <w:tab w:val="left" w:pos="9498"/>
      </w:tabs>
      <w:jc w:val="center"/>
      <w:outlineLvl w:val="4"/>
    </w:pPr>
    <w:rPr>
      <w:b/>
      <w:sz w:val="1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214B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B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E336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B81"/>
    <w:rPr>
      <w:sz w:val="0"/>
      <w:szCs w:val="0"/>
    </w:rPr>
  </w:style>
  <w:style w:type="character" w:styleId="Hyperlink">
    <w:name w:val="Hyperlink"/>
    <w:basedOn w:val="DefaultParagraphFont"/>
    <w:uiPriority w:val="99"/>
    <w:rsid w:val="00D22B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76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54</Words>
  <Characters>314</Characters>
  <Application>Microsoft Office Outlook</Application>
  <DocSecurity>0</DocSecurity>
  <Lines>0</Lines>
  <Paragraphs>0</Paragraphs>
  <ScaleCrop>false</ScaleCrop>
  <Company>MMM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Инспекция МНС России по Тихвинскому району</dc:title>
  <dc:subject/>
  <dc:creator>User</dc:creator>
  <cp:keywords/>
  <dc:description/>
  <cp:lastModifiedBy>1</cp:lastModifiedBy>
  <cp:revision>3</cp:revision>
  <cp:lastPrinted>2015-11-13T13:44:00Z</cp:lastPrinted>
  <dcterms:created xsi:type="dcterms:W3CDTF">2018-11-14T15:23:00Z</dcterms:created>
  <dcterms:modified xsi:type="dcterms:W3CDTF">2019-10-30T18:41:00Z</dcterms:modified>
</cp:coreProperties>
</file>